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079A1232" w14:textId="77777777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2797DA2F" w14:textId="77777777"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14:paraId="3CB8C8D4" w14:textId="77777777"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17FD3D7E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692CC165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7504297D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3BB88C88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5EC9A6A5" w14:textId="77777777" w:rsidR="00614756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</w:t>
      </w:r>
    </w:p>
    <w:p w14:paraId="150BE2DE" w14:textId="2412986A" w:rsidR="00614756" w:rsidRDefault="0008589B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приказ департамента труда и</w:t>
      </w:r>
      <w:r w:rsidR="00614756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социальной поддержки нас</w:t>
      </w:r>
      <w:r w:rsidR="00E340A0">
        <w:rPr>
          <w:rFonts w:cs="Times New Roman"/>
          <w:szCs w:val="28"/>
        </w:rPr>
        <w:t>еления</w:t>
      </w:r>
      <w:r w:rsidR="0062762E">
        <w:rPr>
          <w:rFonts w:cs="Times New Roman"/>
          <w:szCs w:val="28"/>
        </w:rPr>
        <w:t xml:space="preserve"> </w:t>
      </w:r>
      <w:r w:rsidR="00E340A0">
        <w:rPr>
          <w:rFonts w:cs="Times New Roman"/>
          <w:szCs w:val="28"/>
        </w:rPr>
        <w:t>Ярославской области</w:t>
      </w:r>
    </w:p>
    <w:p w14:paraId="31F41B71" w14:textId="1121CEC2" w:rsidR="00695B61" w:rsidRDefault="00E340A0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 </w:t>
      </w:r>
      <w:r w:rsidR="00344822">
        <w:rPr>
          <w:rFonts w:cs="Times New Roman"/>
          <w:szCs w:val="28"/>
        </w:rPr>
        <w:t>25</w:t>
      </w:r>
      <w:r>
        <w:rPr>
          <w:rFonts w:cs="Times New Roman"/>
          <w:szCs w:val="28"/>
        </w:rPr>
        <w:t>.</w:t>
      </w:r>
      <w:r w:rsidR="00344822">
        <w:rPr>
          <w:rFonts w:cs="Times New Roman"/>
          <w:szCs w:val="28"/>
        </w:rPr>
        <w:t>05</w:t>
      </w:r>
      <w:r>
        <w:rPr>
          <w:rFonts w:cs="Times New Roman"/>
          <w:szCs w:val="28"/>
        </w:rPr>
        <w:t>.20</w:t>
      </w:r>
      <w:r w:rsidR="00344822">
        <w:rPr>
          <w:rFonts w:cs="Times New Roman"/>
          <w:szCs w:val="28"/>
        </w:rPr>
        <w:t>21</w:t>
      </w:r>
      <w:r w:rsidR="0008589B">
        <w:rPr>
          <w:rFonts w:cs="Times New Roman"/>
          <w:szCs w:val="28"/>
        </w:rPr>
        <w:t xml:space="preserve"> № </w:t>
      </w:r>
      <w:r w:rsidR="00977B87">
        <w:rPr>
          <w:rFonts w:cs="Times New Roman"/>
          <w:szCs w:val="28"/>
        </w:rPr>
        <w:fldChar w:fldCharType="end"/>
      </w:r>
      <w:r w:rsidR="00344822">
        <w:rPr>
          <w:rFonts w:cs="Times New Roman"/>
          <w:szCs w:val="28"/>
        </w:rPr>
        <w:t>21</w:t>
      </w:r>
      <w:r w:rsidR="00860534">
        <w:rPr>
          <w:rFonts w:cs="Times New Roman"/>
          <w:szCs w:val="28"/>
        </w:rPr>
        <w:t>-</w:t>
      </w:r>
      <w:r w:rsidR="00344822">
        <w:rPr>
          <w:rFonts w:cs="Times New Roman"/>
          <w:szCs w:val="28"/>
        </w:rPr>
        <w:t>21</w:t>
      </w:r>
    </w:p>
    <w:p w14:paraId="7CCD9650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760C7A36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64FB6D00" w14:textId="77777777" w:rsidR="00860534" w:rsidRDefault="00860534" w:rsidP="00860534">
      <w:pPr>
        <w:tabs>
          <w:tab w:val="left" w:pos="0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МИНИСТЕРСТВО ТРУДА И СОЦИАЛЬНОЙ ПОДДЕРЖКИ НАСЕЛЕНИЯ ЯРОСЛАВСКОЙ ОБЛАСТИ ПРИКАЗЫВАЕТ:</w:t>
      </w:r>
    </w:p>
    <w:p w14:paraId="1C917C95" w14:textId="349C2E03" w:rsidR="00860534" w:rsidRDefault="00860534" w:rsidP="00860534">
      <w:pPr>
        <w:jc w:val="both"/>
        <w:rPr>
          <w:rFonts w:cs="Times New Roman"/>
          <w:szCs w:val="28"/>
        </w:rPr>
      </w:pPr>
      <w:r w:rsidRPr="0066220F">
        <w:t xml:space="preserve">1. Внести в </w:t>
      </w:r>
      <w:r w:rsidR="003E7372">
        <w:t xml:space="preserve">приказ </w:t>
      </w:r>
      <w:r>
        <w:t>департамента труда и социальной поддержки населения Ярославской области от</w:t>
      </w:r>
      <w:r w:rsidR="00A50025">
        <w:t> </w:t>
      </w:r>
      <w:r w:rsidR="00344822">
        <w:t>25</w:t>
      </w:r>
      <w:r>
        <w:t>.</w:t>
      </w:r>
      <w:r w:rsidR="00344822">
        <w:t>05</w:t>
      </w:r>
      <w:r>
        <w:t>.20</w:t>
      </w:r>
      <w:r w:rsidR="00344822">
        <w:t>21</w:t>
      </w:r>
      <w:r>
        <w:t xml:space="preserve"> №</w:t>
      </w:r>
      <w:r w:rsidR="00A50025">
        <w:t> </w:t>
      </w:r>
      <w:r w:rsidR="00344822">
        <w:t>21</w:t>
      </w:r>
      <w:r w:rsidR="00A50025">
        <w:noBreakHyphen/>
      </w:r>
      <w:r w:rsidR="00344822">
        <w:t>21</w:t>
      </w:r>
      <w:r>
        <w:t xml:space="preserve"> «О</w:t>
      </w:r>
      <w:r w:rsidR="00344822">
        <w:t xml:space="preserve"> Почетной грамоте департамента труда и социальной поддержки населения Ярославской области</w:t>
      </w:r>
      <w:r>
        <w:rPr>
          <w:rFonts w:cs="Times New Roman"/>
          <w:szCs w:val="28"/>
        </w:rPr>
        <w:t>» следующие изменения:</w:t>
      </w:r>
    </w:p>
    <w:p w14:paraId="279888FA" w14:textId="4911CCDC" w:rsidR="003E7372" w:rsidRDefault="003E7372" w:rsidP="00CD4398">
      <w:pPr>
        <w:autoSpaceDE w:val="0"/>
        <w:autoSpaceDN w:val="0"/>
        <w:adjustRightInd w:val="0"/>
        <w:ind w:firstLine="708"/>
        <w:jc w:val="both"/>
      </w:pPr>
      <w:r>
        <w:t xml:space="preserve">1.1. В </w:t>
      </w:r>
      <w:r w:rsidR="00D547E3">
        <w:t>заголовке</w:t>
      </w:r>
      <w:bookmarkStart w:id="0" w:name="_GoBack"/>
      <w:bookmarkEnd w:id="0"/>
      <w:r w:rsidR="00344822">
        <w:t>, пунктах 1, 2 слово «департамента» заменить словом «министерства».</w:t>
      </w:r>
    </w:p>
    <w:p w14:paraId="464245FF" w14:textId="30F03BDC" w:rsidR="00860534" w:rsidRPr="0066220F" w:rsidRDefault="00FF443C" w:rsidP="00344822">
      <w:pPr>
        <w:autoSpaceDE w:val="0"/>
        <w:autoSpaceDN w:val="0"/>
        <w:adjustRightInd w:val="0"/>
        <w:ind w:firstLine="708"/>
        <w:jc w:val="both"/>
      </w:pPr>
      <w:r>
        <w:rPr>
          <w:szCs w:val="28"/>
        </w:rPr>
        <w:t>1.</w:t>
      </w:r>
      <w:r w:rsidR="00344822">
        <w:rPr>
          <w:szCs w:val="28"/>
        </w:rPr>
        <w:t>2</w:t>
      </w:r>
      <w:r w:rsidR="003E7372">
        <w:rPr>
          <w:szCs w:val="28"/>
        </w:rPr>
        <w:t>.</w:t>
      </w:r>
      <w:r>
        <w:rPr>
          <w:szCs w:val="28"/>
        </w:rPr>
        <w:t> </w:t>
      </w:r>
      <w:r w:rsidR="00A50025">
        <w:rPr>
          <w:szCs w:val="28"/>
        </w:rPr>
        <w:t>В</w:t>
      </w:r>
      <w:r w:rsidR="00860534">
        <w:rPr>
          <w:szCs w:val="28"/>
        </w:rPr>
        <w:t xml:space="preserve"> </w:t>
      </w:r>
      <w:r w:rsidR="00344822">
        <w:rPr>
          <w:szCs w:val="28"/>
        </w:rPr>
        <w:t>Положение о Почетной грамоте департамента труда и социальной поддержки населения Ярославской области, утвержденное приказом, внести изменения согласно приложению.</w:t>
      </w:r>
    </w:p>
    <w:p w14:paraId="778434A8" w14:textId="77777777" w:rsidR="00860534" w:rsidRDefault="00860534" w:rsidP="00614756">
      <w:pPr>
        <w:jc w:val="both"/>
        <w:rPr>
          <w:rFonts w:cs="Times New Roman"/>
          <w:szCs w:val="28"/>
        </w:rPr>
      </w:pPr>
      <w:r>
        <w:t>2</w:t>
      </w:r>
      <w:r w:rsidRPr="0066220F">
        <w:t xml:space="preserve">. Приказ вступает в силу </w:t>
      </w:r>
      <w:r>
        <w:t>с момента его подписания</w:t>
      </w:r>
      <w:r w:rsidRPr="0066220F">
        <w:t>.</w:t>
      </w:r>
    </w:p>
    <w:p w14:paraId="25E4F5E3" w14:textId="77777777" w:rsidR="00860534" w:rsidRDefault="00860534" w:rsidP="00860534">
      <w:pPr>
        <w:jc w:val="both"/>
        <w:rPr>
          <w:rFonts w:cs="Times New Roman"/>
          <w:szCs w:val="28"/>
        </w:rPr>
      </w:pPr>
    </w:p>
    <w:p w14:paraId="5BB9CBD2" w14:textId="77777777" w:rsidR="00860534" w:rsidRDefault="00860534" w:rsidP="00860534">
      <w:pPr>
        <w:jc w:val="both"/>
        <w:rPr>
          <w:rFonts w:cs="Times New Roman"/>
          <w:szCs w:val="28"/>
        </w:rPr>
      </w:pPr>
    </w:p>
    <w:p w14:paraId="272875F5" w14:textId="77777777" w:rsidR="00111465" w:rsidRDefault="00111465" w:rsidP="00111465">
      <w:pPr>
        <w:spacing w:after="1" w:line="280" w:lineRule="atLeast"/>
        <w:jc w:val="both"/>
        <w:rPr>
          <w:rFonts w:cs="Times New Roman"/>
          <w:szCs w:val="28"/>
        </w:rPr>
      </w:pPr>
    </w:p>
    <w:p w14:paraId="5532717B" w14:textId="77777777" w:rsidR="00860534" w:rsidRDefault="00860534" w:rsidP="00E06852">
      <w:pPr>
        <w:tabs>
          <w:tab w:val="right" w:pos="9354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Министр труда и </w:t>
      </w:r>
      <w:proofErr w:type="gramStart"/>
      <w:r>
        <w:rPr>
          <w:rFonts w:cs="Times New Roman"/>
          <w:szCs w:val="28"/>
        </w:rPr>
        <w:t>социальной</w:t>
      </w:r>
      <w:proofErr w:type="gramEnd"/>
      <w:r>
        <w:rPr>
          <w:rFonts w:cs="Times New Roman"/>
          <w:szCs w:val="28"/>
        </w:rPr>
        <w:t xml:space="preserve"> </w:t>
      </w:r>
    </w:p>
    <w:p w14:paraId="24B2817F" w14:textId="43443FF3" w:rsidR="00860534" w:rsidRDefault="00860534" w:rsidP="00E06852">
      <w:pPr>
        <w:tabs>
          <w:tab w:val="right" w:pos="9354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поддержки населения </w:t>
      </w:r>
    </w:p>
    <w:p w14:paraId="7E2AC9A6" w14:textId="48A6EAE1" w:rsidR="00940F19" w:rsidRDefault="00860534" w:rsidP="00215EC0">
      <w:pPr>
        <w:tabs>
          <w:tab w:val="right" w:pos="9354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Ярославской области</w:t>
      </w:r>
      <w:r w:rsidR="00695B61">
        <w:rPr>
          <w:rFonts w:cs="Times New Roman"/>
          <w:szCs w:val="28"/>
        </w:rPr>
        <w:tab/>
      </w:r>
      <w:r w:rsidR="00851F94">
        <w:rPr>
          <w:rFonts w:cs="Times New Roman"/>
          <w:szCs w:val="28"/>
        </w:rPr>
        <w:t xml:space="preserve">    </w:t>
      </w:r>
      <w:r w:rsidR="00566889">
        <w:rPr>
          <w:rFonts w:cs="Times New Roman"/>
          <w:szCs w:val="28"/>
        </w:rPr>
        <w:t xml:space="preserve">Н.Л. </w:t>
      </w:r>
      <w:proofErr w:type="spellStart"/>
      <w:r w:rsidR="00566889">
        <w:rPr>
          <w:rFonts w:cs="Times New Roman"/>
          <w:szCs w:val="28"/>
        </w:rPr>
        <w:t>Биочино</w:t>
      </w:r>
      <w:proofErr w:type="spellEnd"/>
    </w:p>
    <w:sectPr w:rsidR="00940F19" w:rsidSect="00E068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C14F4" w14:textId="77777777" w:rsidR="00E211FE" w:rsidRDefault="00E211FE">
      <w:r>
        <w:separator/>
      </w:r>
    </w:p>
  </w:endnote>
  <w:endnote w:type="continuationSeparator" w:id="0">
    <w:p w14:paraId="47F067DF" w14:textId="77777777" w:rsidR="00E211FE" w:rsidRDefault="00E21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10FED" w14:textId="77777777" w:rsidR="00CD4398" w:rsidRDefault="00CD439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4F676" w14:textId="77777777" w:rsidR="00CD4398" w:rsidRDefault="00CD439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B284F" w14:textId="77777777" w:rsidR="00CD4398" w:rsidRDefault="00CD439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FECB8" w14:textId="77777777" w:rsidR="00E211FE" w:rsidRDefault="00E211FE">
      <w:r>
        <w:separator/>
      </w:r>
    </w:p>
  </w:footnote>
  <w:footnote w:type="continuationSeparator" w:id="0">
    <w:p w14:paraId="556730D8" w14:textId="77777777" w:rsidR="00E211FE" w:rsidRDefault="00E21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939096" w14:textId="77777777" w:rsidR="00CD4398" w:rsidRDefault="00CD439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611776"/>
      <w:docPartObj>
        <w:docPartGallery w:val="Page Numbers (Top of Page)"/>
        <w:docPartUnique/>
      </w:docPartObj>
    </w:sdtPr>
    <w:sdtEndPr/>
    <w:sdtContent>
      <w:p w14:paraId="2FC618C5" w14:textId="37B52211" w:rsidR="00CD4398" w:rsidRDefault="00CD439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822">
          <w:rPr>
            <w:noProof/>
          </w:rPr>
          <w:t>2</w:t>
        </w:r>
        <w:r>
          <w:fldChar w:fldCharType="end"/>
        </w:r>
      </w:p>
    </w:sdtContent>
  </w:sdt>
  <w:p w14:paraId="0DB7DE8B" w14:textId="77777777" w:rsidR="006A65CC" w:rsidRPr="00501D9C" w:rsidRDefault="00E211FE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42639" w14:textId="77777777" w:rsidR="00CD4398" w:rsidRDefault="00CD439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302EC"/>
    <w:multiLevelType w:val="hybridMultilevel"/>
    <w:tmpl w:val="7930BB40"/>
    <w:lvl w:ilvl="0" w:tplc="74624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5F57"/>
    <w:rsid w:val="00013F21"/>
    <w:rsid w:val="00017F79"/>
    <w:rsid w:val="00065B9F"/>
    <w:rsid w:val="00075B20"/>
    <w:rsid w:val="0008589B"/>
    <w:rsid w:val="00093863"/>
    <w:rsid w:val="000C0106"/>
    <w:rsid w:val="000C3077"/>
    <w:rsid w:val="000D2197"/>
    <w:rsid w:val="000D26CE"/>
    <w:rsid w:val="000F5243"/>
    <w:rsid w:val="00100EB0"/>
    <w:rsid w:val="00103DC8"/>
    <w:rsid w:val="00111465"/>
    <w:rsid w:val="00112C7F"/>
    <w:rsid w:val="00120DF6"/>
    <w:rsid w:val="00131941"/>
    <w:rsid w:val="00185E93"/>
    <w:rsid w:val="00186AFC"/>
    <w:rsid w:val="001A1989"/>
    <w:rsid w:val="001A2245"/>
    <w:rsid w:val="001B3AD5"/>
    <w:rsid w:val="001B413B"/>
    <w:rsid w:val="001C78DA"/>
    <w:rsid w:val="001E08EB"/>
    <w:rsid w:val="001F3744"/>
    <w:rsid w:val="002011A4"/>
    <w:rsid w:val="00210FEB"/>
    <w:rsid w:val="00215EC0"/>
    <w:rsid w:val="00220FC4"/>
    <w:rsid w:val="002306C4"/>
    <w:rsid w:val="00233664"/>
    <w:rsid w:val="00245805"/>
    <w:rsid w:val="00262969"/>
    <w:rsid w:val="00266E10"/>
    <w:rsid w:val="002743FF"/>
    <w:rsid w:val="00296376"/>
    <w:rsid w:val="00297010"/>
    <w:rsid w:val="002A4A90"/>
    <w:rsid w:val="002C75D0"/>
    <w:rsid w:val="002D4D17"/>
    <w:rsid w:val="00300745"/>
    <w:rsid w:val="00302FFC"/>
    <w:rsid w:val="0030577D"/>
    <w:rsid w:val="0032292E"/>
    <w:rsid w:val="0034017A"/>
    <w:rsid w:val="00344822"/>
    <w:rsid w:val="00353FC0"/>
    <w:rsid w:val="00356EF0"/>
    <w:rsid w:val="003A2DCC"/>
    <w:rsid w:val="003D1E8D"/>
    <w:rsid w:val="003D366C"/>
    <w:rsid w:val="003D6691"/>
    <w:rsid w:val="003E7372"/>
    <w:rsid w:val="0040656C"/>
    <w:rsid w:val="004066AC"/>
    <w:rsid w:val="004168C5"/>
    <w:rsid w:val="004221D9"/>
    <w:rsid w:val="0043223D"/>
    <w:rsid w:val="00432FA6"/>
    <w:rsid w:val="004603E6"/>
    <w:rsid w:val="00460596"/>
    <w:rsid w:val="00463AF7"/>
    <w:rsid w:val="00466A11"/>
    <w:rsid w:val="004769AC"/>
    <w:rsid w:val="00485A30"/>
    <w:rsid w:val="004A073B"/>
    <w:rsid w:val="004A279E"/>
    <w:rsid w:val="004A47C7"/>
    <w:rsid w:val="004B4373"/>
    <w:rsid w:val="004B5F82"/>
    <w:rsid w:val="004C039B"/>
    <w:rsid w:val="004C08BF"/>
    <w:rsid w:val="004C3EAB"/>
    <w:rsid w:val="004D2812"/>
    <w:rsid w:val="004F4E3D"/>
    <w:rsid w:val="00507DD9"/>
    <w:rsid w:val="00566889"/>
    <w:rsid w:val="00573263"/>
    <w:rsid w:val="005803BC"/>
    <w:rsid w:val="00580623"/>
    <w:rsid w:val="00591291"/>
    <w:rsid w:val="00594143"/>
    <w:rsid w:val="005A19FA"/>
    <w:rsid w:val="005A56EE"/>
    <w:rsid w:val="005B65CF"/>
    <w:rsid w:val="005D5CEE"/>
    <w:rsid w:val="005E2A30"/>
    <w:rsid w:val="006077CE"/>
    <w:rsid w:val="00610E87"/>
    <w:rsid w:val="00614756"/>
    <w:rsid w:val="0062762E"/>
    <w:rsid w:val="00640287"/>
    <w:rsid w:val="006409C4"/>
    <w:rsid w:val="00653550"/>
    <w:rsid w:val="00680354"/>
    <w:rsid w:val="006951B0"/>
    <w:rsid w:val="00695B61"/>
    <w:rsid w:val="006A6631"/>
    <w:rsid w:val="006C0CB7"/>
    <w:rsid w:val="006C7B3A"/>
    <w:rsid w:val="006D10C6"/>
    <w:rsid w:val="006D1556"/>
    <w:rsid w:val="006D6825"/>
    <w:rsid w:val="006F1BDF"/>
    <w:rsid w:val="006F624B"/>
    <w:rsid w:val="00727888"/>
    <w:rsid w:val="00763725"/>
    <w:rsid w:val="00786AE4"/>
    <w:rsid w:val="00795B4F"/>
    <w:rsid w:val="00797D6D"/>
    <w:rsid w:val="007D0369"/>
    <w:rsid w:val="007D4DC8"/>
    <w:rsid w:val="007D6729"/>
    <w:rsid w:val="007E603F"/>
    <w:rsid w:val="007F279B"/>
    <w:rsid w:val="00810EA8"/>
    <w:rsid w:val="008238A5"/>
    <w:rsid w:val="00851E12"/>
    <w:rsid w:val="00851F94"/>
    <w:rsid w:val="008531B8"/>
    <w:rsid w:val="00854361"/>
    <w:rsid w:val="00860534"/>
    <w:rsid w:val="00874CB6"/>
    <w:rsid w:val="0087570D"/>
    <w:rsid w:val="00880376"/>
    <w:rsid w:val="00886649"/>
    <w:rsid w:val="008A3D16"/>
    <w:rsid w:val="008A4BBE"/>
    <w:rsid w:val="008B0784"/>
    <w:rsid w:val="008C796E"/>
    <w:rsid w:val="008D636F"/>
    <w:rsid w:val="008F0053"/>
    <w:rsid w:val="008F79C3"/>
    <w:rsid w:val="00901849"/>
    <w:rsid w:val="0090724F"/>
    <w:rsid w:val="009347BE"/>
    <w:rsid w:val="00940F19"/>
    <w:rsid w:val="00946406"/>
    <w:rsid w:val="00977B87"/>
    <w:rsid w:val="00981334"/>
    <w:rsid w:val="0098660C"/>
    <w:rsid w:val="009939A3"/>
    <w:rsid w:val="009F6012"/>
    <w:rsid w:val="00A02A6F"/>
    <w:rsid w:val="00A15AA7"/>
    <w:rsid w:val="00A30FE5"/>
    <w:rsid w:val="00A3218C"/>
    <w:rsid w:val="00A3583C"/>
    <w:rsid w:val="00A50025"/>
    <w:rsid w:val="00A506CA"/>
    <w:rsid w:val="00A72B5A"/>
    <w:rsid w:val="00A9323D"/>
    <w:rsid w:val="00AD6C78"/>
    <w:rsid w:val="00AF6559"/>
    <w:rsid w:val="00B23574"/>
    <w:rsid w:val="00B4008B"/>
    <w:rsid w:val="00B530AF"/>
    <w:rsid w:val="00B554E1"/>
    <w:rsid w:val="00B57B46"/>
    <w:rsid w:val="00B57FAC"/>
    <w:rsid w:val="00B615F9"/>
    <w:rsid w:val="00B742A9"/>
    <w:rsid w:val="00B86F74"/>
    <w:rsid w:val="00B97A0A"/>
    <w:rsid w:val="00BB1812"/>
    <w:rsid w:val="00BC1625"/>
    <w:rsid w:val="00BD7825"/>
    <w:rsid w:val="00BF1575"/>
    <w:rsid w:val="00BF36DF"/>
    <w:rsid w:val="00C07A66"/>
    <w:rsid w:val="00C107C8"/>
    <w:rsid w:val="00C23AC9"/>
    <w:rsid w:val="00C5216F"/>
    <w:rsid w:val="00C569FC"/>
    <w:rsid w:val="00C74138"/>
    <w:rsid w:val="00C8425C"/>
    <w:rsid w:val="00C84C64"/>
    <w:rsid w:val="00C8630F"/>
    <w:rsid w:val="00C87012"/>
    <w:rsid w:val="00CA4AF4"/>
    <w:rsid w:val="00CB3A70"/>
    <w:rsid w:val="00CD05CD"/>
    <w:rsid w:val="00CD0CC9"/>
    <w:rsid w:val="00CD4398"/>
    <w:rsid w:val="00CD70B7"/>
    <w:rsid w:val="00CE3ACC"/>
    <w:rsid w:val="00CE3CB0"/>
    <w:rsid w:val="00D001BB"/>
    <w:rsid w:val="00D00EFB"/>
    <w:rsid w:val="00D13DA3"/>
    <w:rsid w:val="00D3592A"/>
    <w:rsid w:val="00D547E3"/>
    <w:rsid w:val="00D94A55"/>
    <w:rsid w:val="00D96BBB"/>
    <w:rsid w:val="00DC3620"/>
    <w:rsid w:val="00DD43B0"/>
    <w:rsid w:val="00DD6DEE"/>
    <w:rsid w:val="00E02FCF"/>
    <w:rsid w:val="00E03D4F"/>
    <w:rsid w:val="00E048F0"/>
    <w:rsid w:val="00E06852"/>
    <w:rsid w:val="00E117A1"/>
    <w:rsid w:val="00E1407E"/>
    <w:rsid w:val="00E209BF"/>
    <w:rsid w:val="00E211FE"/>
    <w:rsid w:val="00E22D64"/>
    <w:rsid w:val="00E340A0"/>
    <w:rsid w:val="00E43D94"/>
    <w:rsid w:val="00E90F6E"/>
    <w:rsid w:val="00E92D9E"/>
    <w:rsid w:val="00E92FF8"/>
    <w:rsid w:val="00EA1366"/>
    <w:rsid w:val="00EB1028"/>
    <w:rsid w:val="00EB1949"/>
    <w:rsid w:val="00EB1B2C"/>
    <w:rsid w:val="00EB21A8"/>
    <w:rsid w:val="00EC1649"/>
    <w:rsid w:val="00EE06BA"/>
    <w:rsid w:val="00EE2282"/>
    <w:rsid w:val="00EE4D49"/>
    <w:rsid w:val="00EE638C"/>
    <w:rsid w:val="00EE6B47"/>
    <w:rsid w:val="00F10F5E"/>
    <w:rsid w:val="00F11DCA"/>
    <w:rsid w:val="00F567FB"/>
    <w:rsid w:val="00F620EC"/>
    <w:rsid w:val="00F827E9"/>
    <w:rsid w:val="00F854DA"/>
    <w:rsid w:val="00F85F29"/>
    <w:rsid w:val="00F864E0"/>
    <w:rsid w:val="00FA3CB1"/>
    <w:rsid w:val="00FB4B97"/>
    <w:rsid w:val="00FD2088"/>
    <w:rsid w:val="00FD51D7"/>
    <w:rsid w:val="00FE55AF"/>
    <w:rsid w:val="00FF2A38"/>
    <w:rsid w:val="00FF31EB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C9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DA183-CB59-42BB-8A17-35317E96F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15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Пчелкина Наталия Вячеславовна</cp:lastModifiedBy>
  <cp:revision>4</cp:revision>
  <cp:lastPrinted>2023-10-06T10:37:00Z</cp:lastPrinted>
  <dcterms:created xsi:type="dcterms:W3CDTF">2023-10-12T10:10:00Z</dcterms:created>
  <dcterms:modified xsi:type="dcterms:W3CDTF">2023-10-12T10:35:00Z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